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6CA0B" w14:textId="77777777" w:rsidR="00356029" w:rsidRDefault="00356029" w:rsidP="00356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OSTLER, senior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14:paraId="3651FEFC" w14:textId="77777777" w:rsidR="00356029" w:rsidRDefault="00356029" w:rsidP="00356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Baker.</w:t>
      </w:r>
    </w:p>
    <w:p w14:paraId="02AFCE1C" w14:textId="77777777" w:rsidR="00356029" w:rsidRDefault="00356029" w:rsidP="00356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D82C35E" w14:textId="77777777" w:rsidR="00356029" w:rsidRDefault="00356029" w:rsidP="00356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8DB3A9" w14:textId="77777777" w:rsidR="00356029" w:rsidRDefault="00356029" w:rsidP="00356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Alewyn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brought a plaint of debt against him, Ralph</w:t>
      </w:r>
    </w:p>
    <w:p w14:paraId="333221F4" w14:textId="77777777" w:rsidR="00356029" w:rsidRDefault="00356029" w:rsidP="00356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Jankyn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Holdeburgh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 John</w:t>
      </w:r>
    </w:p>
    <w:p w14:paraId="254D5307" w14:textId="77777777" w:rsidR="00356029" w:rsidRDefault="00356029" w:rsidP="00356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Glover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Bardfield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 John Heyward of Thaxted(q.v.).</w:t>
      </w:r>
    </w:p>
    <w:p w14:paraId="2276EEAA" w14:textId="77777777" w:rsidR="00356029" w:rsidRDefault="00356029" w:rsidP="00356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B1A7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https://waalt.uh.edu/index.php/CP40/641:_A-J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7AEAF4C" w14:textId="77777777" w:rsidR="00356029" w:rsidRDefault="00356029" w:rsidP="00356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387D1A6" w14:textId="77777777" w:rsidR="00356029" w:rsidRDefault="00356029" w:rsidP="00356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829B61" w14:textId="77777777" w:rsidR="00356029" w:rsidRDefault="00356029" w:rsidP="00356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2022</w:t>
      </w:r>
    </w:p>
    <w:p w14:paraId="5644D50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808CE" w14:textId="77777777" w:rsidR="00356029" w:rsidRDefault="00356029" w:rsidP="009139A6">
      <w:r>
        <w:separator/>
      </w:r>
    </w:p>
  </w:endnote>
  <w:endnote w:type="continuationSeparator" w:id="0">
    <w:p w14:paraId="6ECEE912" w14:textId="77777777" w:rsidR="00356029" w:rsidRDefault="003560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89B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280A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3E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C71FD" w14:textId="77777777" w:rsidR="00356029" w:rsidRDefault="00356029" w:rsidP="009139A6">
      <w:r>
        <w:separator/>
      </w:r>
    </w:p>
  </w:footnote>
  <w:footnote w:type="continuationSeparator" w:id="0">
    <w:p w14:paraId="5958EA36" w14:textId="77777777" w:rsidR="00356029" w:rsidRDefault="003560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AC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7E9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C9F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029"/>
    <w:rsid w:val="000666E0"/>
    <w:rsid w:val="002510B7"/>
    <w:rsid w:val="0035602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EB2C5"/>
  <w15:chartTrackingRefBased/>
  <w15:docId w15:val="{B1117A3D-A46D-43AC-A76F-32B9FDDB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60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2022-07-07T13:15:00Z</dcterms:created>
  <dcterms:modified xsi:type="dcterms:W3CDTF">2022-07-07T13:16:00Z</dcterms:modified>
</cp:coreProperties>
</file>